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036E2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70247E" w:rsidRPr="0070247E">
        <w:rPr>
          <w:b/>
          <w:noProof/>
          <w:sz w:val="28"/>
        </w:rPr>
        <w:t>R3-245763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07128" w:rsidR="001E41F3" w:rsidRPr="00410371" w:rsidRDefault="00FA0E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6B6F4" w:rsidR="001E41F3" w:rsidRPr="00410371" w:rsidRDefault="00BC1A2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F5E51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94362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FD6CC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166F71">
              <w:t>BAP mapping</w:t>
            </w:r>
            <w:r w:rsidR="00166F71"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20F8B" w:rsidR="001E41F3" w:rsidRDefault="00490F43">
            <w:pPr>
              <w:pStyle w:val="CRCoverPage"/>
              <w:spacing w:after="0"/>
              <w:ind w:left="100"/>
              <w:rPr>
                <w:noProof/>
              </w:rPr>
            </w:pPr>
            <w:r w:rsidRPr="00490F4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DFC5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70247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B866B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7839" w14:textId="77777777" w:rsidR="00166F71" w:rsidRDefault="00166F71" w:rsidP="00166F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following two IEs are included in the BAP MAPPING CONFIGURATION message:</w:t>
            </w:r>
          </w:p>
          <w:p w14:paraId="4480E17F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Added List </w:t>
            </w:r>
            <w:r>
              <w:rPr>
                <w:lang w:eastAsia="zh-CN"/>
              </w:rPr>
              <w:t xml:space="preserve">IE. It contains only one child IE </w:t>
            </w:r>
            <w:r>
              <w:rPr>
                <w:rFonts w:hint="eastAsia"/>
                <w:lang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417E5">
              <w:rPr>
                <w:i/>
                <w:lang w:eastAsia="zh-CN"/>
              </w:rPr>
              <w:t>BH Routing Information Added List Item</w:t>
            </w:r>
            <w:r>
              <w:rPr>
                <w:i/>
                <w:lang w:eastAsia="zh-CN"/>
              </w:rPr>
              <w:t xml:space="preserve"> </w:t>
            </w:r>
            <w:r w:rsidRPr="004417E5">
              <w:rPr>
                <w:rFonts w:hint="eastAsia"/>
                <w:lang w:eastAsia="zh-CN"/>
              </w:rPr>
              <w:t>IE</w:t>
            </w:r>
          </w:p>
          <w:p w14:paraId="1F57A738" w14:textId="77777777" w:rsidR="00166F71" w:rsidRDefault="00166F71" w:rsidP="00166F7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 xml:space="preserve">IE. It </w:t>
            </w:r>
            <w:r w:rsidRPr="004417E5">
              <w:rPr>
                <w:rFonts w:cs="Arial" w:hint="eastAsia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Pr="0054443C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77777777" w:rsidR="00E27A87" w:rsidRPr="00166F71" w:rsidRDefault="00E27A87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618A2CAF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166F71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166F7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I</w:t>
            </w:r>
            <w:r>
              <w:rPr>
                <w:lang w:eastAsia="zh-CN"/>
              </w:rPr>
              <w:t>n such case</w:t>
            </w:r>
            <w:r w:rsidR="00166F71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E27A87">
              <w:rPr>
                <w:rFonts w:cs="Courier New"/>
                <w:bCs/>
                <w:lang w:val="en-US"/>
              </w:rPr>
              <w:t xml:space="preserve"> and </w:t>
            </w:r>
            <w:r w:rsidR="00E27A87" w:rsidRPr="00166F71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>should be included as Mandatory IE</w:t>
            </w:r>
            <w:r w:rsidR="00166F71">
              <w:rPr>
                <w:lang w:eastAsia="zh-CN"/>
              </w:rPr>
              <w:t>.</w:t>
            </w:r>
            <w:r w:rsidRPr="008A5FF9">
              <w:rPr>
                <w:lang w:eastAsia="zh-CN"/>
              </w:rPr>
              <w:t xml:space="preserve"> </w:t>
            </w:r>
            <w:r w:rsidR="00166F71">
              <w:rPr>
                <w:lang w:eastAsia="zh-CN"/>
              </w:rPr>
              <w:t>B</w:t>
            </w:r>
            <w:r w:rsidRPr="008A5FF9">
              <w:rPr>
                <w:lang w:eastAsia="zh-CN"/>
              </w:rPr>
              <w:t>ut</w:t>
            </w:r>
            <w:r w:rsidR="00166F71">
              <w:rPr>
                <w:lang w:eastAsia="zh-CN"/>
              </w:rPr>
              <w:t xml:space="preserve"> 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3279F263" w:rsidR="00C32DCB" w:rsidRDefault="00E76EFD">
            <w:pPr>
              <w:pStyle w:val="CRCoverPage"/>
              <w:spacing w:after="0"/>
              <w:ind w:left="100"/>
            </w:pPr>
            <w:r w:rsidRPr="00E76EFD">
              <w:t xml:space="preserve">update the ASN.1 part to change the following </w:t>
            </w:r>
            <w:r w:rsidR="00E27A87">
              <w:t>IE from optional to</w:t>
            </w:r>
            <w:r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BH-Routing-Information-Added-List-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0BF34284" w14:textId="22206751" w:rsidR="00231F4F" w:rsidRDefault="00E27A87">
            <w:pPr>
              <w:pStyle w:val="CRCoverPage"/>
              <w:spacing w:after="0"/>
              <w:ind w:left="100"/>
            </w:pPr>
            <w:r w:rsidRPr="009C2C3F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9C2C3F">
              <w:rPr>
                <w:i/>
              </w:rPr>
              <w:t>BH-Routing-Information-Removed-List-</w:t>
            </w:r>
            <w:proofErr w:type="spellStart"/>
            <w:r w:rsidR="00E76EFD" w:rsidRPr="009C2C3F">
              <w:rPr>
                <w:i/>
              </w:rPr>
              <w:t>ItemIEs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 w:rsidR="0054443C">
              <w:t xml:space="preserve"> 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10698C5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0D003C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96363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0D003C" w:rsidRPr="00307D53">
              <w:rPr>
                <w:rFonts w:cs="Courier New"/>
                <w:bCs/>
              </w:rPr>
              <w:t>ProtocolIE-SingleContainer</w:t>
            </w:r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  <w:r w:rsidR="006A7CB8">
              <w:rPr>
                <w:lang w:eastAsia="zh-CN"/>
              </w:rPr>
              <w:t xml:space="preserve">Will cause </w:t>
            </w:r>
            <w:r w:rsidR="006A7CB8">
              <w:t>unpredictable behaviour for receiver of the IE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B5EAF5" w:rsidR="008863B9" w:rsidRDefault="00BC1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C91189">
              <w:rPr>
                <w:noProof/>
                <w:lang w:eastAsia="zh-CN"/>
              </w:rPr>
              <w:t>update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the consequences if not approved.</w:t>
            </w: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2610187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65214DA1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3BB5B2FD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  <w:r w:rsidR="002077C9" w:rsidRPr="00815792" w:rsidDel="002077C9">
          <w:rPr>
            <w:rFonts w:cs="Courier New"/>
            <w:bCs/>
            <w:lang w:val="en-US"/>
          </w:rPr>
          <w:t xml:space="preserve"> 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5B7C037B" w14:textId="77777777" w:rsidR="009C2C3F" w:rsidRPr="00AA0507" w:rsidRDefault="009C2C3F" w:rsidP="009C2C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001C78CB" w14:textId="77777777" w:rsidR="0058417A" w:rsidRDefault="0058417A" w:rsidP="00D70328">
      <w:pPr>
        <w:rPr>
          <w:noProof/>
        </w:rPr>
      </w:pPr>
    </w:p>
    <w:sectPr w:rsidR="0058417A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F50B" w14:textId="77777777" w:rsidR="0009192A" w:rsidRDefault="0009192A">
      <w:r>
        <w:separator/>
      </w:r>
    </w:p>
  </w:endnote>
  <w:endnote w:type="continuationSeparator" w:id="0">
    <w:p w14:paraId="0355BB6B" w14:textId="77777777" w:rsidR="0009192A" w:rsidRDefault="0009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1D1C0" w14:textId="77777777" w:rsidR="0009192A" w:rsidRDefault="0009192A">
      <w:r>
        <w:separator/>
      </w:r>
    </w:p>
  </w:footnote>
  <w:footnote w:type="continuationSeparator" w:id="0">
    <w:p w14:paraId="7259600E" w14:textId="77777777" w:rsidR="0009192A" w:rsidRDefault="00091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972"/>
    <w:rsid w:val="00074A8D"/>
    <w:rsid w:val="00075654"/>
    <w:rsid w:val="0009192A"/>
    <w:rsid w:val="000A6394"/>
    <w:rsid w:val="000B7FED"/>
    <w:rsid w:val="000C038A"/>
    <w:rsid w:val="000C6598"/>
    <w:rsid w:val="000D003C"/>
    <w:rsid w:val="000D44B3"/>
    <w:rsid w:val="00110FD5"/>
    <w:rsid w:val="00135C02"/>
    <w:rsid w:val="00145D43"/>
    <w:rsid w:val="00166D3D"/>
    <w:rsid w:val="00166F71"/>
    <w:rsid w:val="0018443D"/>
    <w:rsid w:val="00192C46"/>
    <w:rsid w:val="00195179"/>
    <w:rsid w:val="001A08B3"/>
    <w:rsid w:val="001A0C94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27245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7656"/>
    <w:rsid w:val="0036027C"/>
    <w:rsid w:val="003609EF"/>
    <w:rsid w:val="0036231A"/>
    <w:rsid w:val="00374DD4"/>
    <w:rsid w:val="003853F0"/>
    <w:rsid w:val="003A7611"/>
    <w:rsid w:val="003C1BBB"/>
    <w:rsid w:val="003E1A36"/>
    <w:rsid w:val="003E2E3B"/>
    <w:rsid w:val="003E5596"/>
    <w:rsid w:val="00410371"/>
    <w:rsid w:val="00417741"/>
    <w:rsid w:val="00417BEF"/>
    <w:rsid w:val="004242F1"/>
    <w:rsid w:val="004417E5"/>
    <w:rsid w:val="004444E5"/>
    <w:rsid w:val="00451C8C"/>
    <w:rsid w:val="00453958"/>
    <w:rsid w:val="00490F43"/>
    <w:rsid w:val="004B1E82"/>
    <w:rsid w:val="004B3271"/>
    <w:rsid w:val="004B5F8A"/>
    <w:rsid w:val="004B75B7"/>
    <w:rsid w:val="004D370B"/>
    <w:rsid w:val="004D522E"/>
    <w:rsid w:val="004F41B6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2C44"/>
    <w:rsid w:val="00621188"/>
    <w:rsid w:val="006257ED"/>
    <w:rsid w:val="0062587C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A7CB8"/>
    <w:rsid w:val="006B46FB"/>
    <w:rsid w:val="006B722C"/>
    <w:rsid w:val="006C6A4C"/>
    <w:rsid w:val="006E21FB"/>
    <w:rsid w:val="006F43B8"/>
    <w:rsid w:val="0070247E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79FA"/>
    <w:rsid w:val="00857FA7"/>
    <w:rsid w:val="008626E7"/>
    <w:rsid w:val="00870EE7"/>
    <w:rsid w:val="008863B9"/>
    <w:rsid w:val="00893DC3"/>
    <w:rsid w:val="0089729B"/>
    <w:rsid w:val="008A45A6"/>
    <w:rsid w:val="008B688A"/>
    <w:rsid w:val="008D3BC6"/>
    <w:rsid w:val="008D3CCC"/>
    <w:rsid w:val="008F1ED8"/>
    <w:rsid w:val="008F3789"/>
    <w:rsid w:val="008F686C"/>
    <w:rsid w:val="009055C0"/>
    <w:rsid w:val="009148DE"/>
    <w:rsid w:val="00936E93"/>
    <w:rsid w:val="00941E30"/>
    <w:rsid w:val="00943620"/>
    <w:rsid w:val="009777D9"/>
    <w:rsid w:val="00991B88"/>
    <w:rsid w:val="009A5753"/>
    <w:rsid w:val="009A579D"/>
    <w:rsid w:val="009C2C3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C1A21"/>
    <w:rsid w:val="00BD279D"/>
    <w:rsid w:val="00BD6BB8"/>
    <w:rsid w:val="00BD6EBA"/>
    <w:rsid w:val="00BE5F8C"/>
    <w:rsid w:val="00BF1851"/>
    <w:rsid w:val="00C03A1E"/>
    <w:rsid w:val="00C11309"/>
    <w:rsid w:val="00C32DCB"/>
    <w:rsid w:val="00C42C38"/>
    <w:rsid w:val="00C570F4"/>
    <w:rsid w:val="00C66BA2"/>
    <w:rsid w:val="00C81EB8"/>
    <w:rsid w:val="00C870F6"/>
    <w:rsid w:val="00C91189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33F93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2917"/>
    <w:rsid w:val="00E13F3D"/>
    <w:rsid w:val="00E26D31"/>
    <w:rsid w:val="00E27A87"/>
    <w:rsid w:val="00E34898"/>
    <w:rsid w:val="00E76EFD"/>
    <w:rsid w:val="00EA457C"/>
    <w:rsid w:val="00EB09B7"/>
    <w:rsid w:val="00EC14A8"/>
    <w:rsid w:val="00EE6C1C"/>
    <w:rsid w:val="00EE7D7C"/>
    <w:rsid w:val="00F11C35"/>
    <w:rsid w:val="00F25D98"/>
    <w:rsid w:val="00F300FB"/>
    <w:rsid w:val="00F47C30"/>
    <w:rsid w:val="00F96F29"/>
    <w:rsid w:val="00FA0EF1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1A423-1109-4AD7-AC7D-EB93D1D7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2024-10-15T08:16:00Z</dcterms:created>
  <dcterms:modified xsi:type="dcterms:W3CDTF">2024-10-17T04:31:00Z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